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A25CA5" w:rsidRPr="00727E1F">
        <w:trPr>
          <w:trHeight w:val="420"/>
        </w:trPr>
        <w:tc>
          <w:tcPr>
            <w:tcW w:w="10423" w:type="dx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A25CA5" w:rsidRDefault="00A25CA5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             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村（居）法律顾问查询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 w:rsidP="0020393F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根据群众需求，为群众提供恩平市内村（居）法律顾问查询服务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查询市</w:t>
            </w:r>
          </w:p>
          <w:p w:rsidR="00A25CA5" w:rsidRDefault="00A25CA5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内村（居）法律顾问信息的群众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Pr="00B715F7" w:rsidRDefault="00A25CA5" w:rsidP="00793DA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 w:rsidP="00B94B77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A25CA5" w:rsidRPr="00727E1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一、所查信息为恩平市内村（居）法律顾问信息</w:t>
            </w:r>
          </w:p>
          <w:p w:rsidR="00A25CA5" w:rsidRDefault="00A25CA5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A25CA5" w:rsidRDefault="00A25CA5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村（居）法律顾问准确姓名；</w:t>
            </w:r>
          </w:p>
          <w:p w:rsidR="00A25CA5" w:rsidRDefault="00A25CA5" w:rsidP="00A46BC4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村（居）法律顾问所在区域（市内）。</w:t>
            </w:r>
          </w:p>
        </w:tc>
      </w:tr>
      <w:tr w:rsidR="00A25CA5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A25CA5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A25CA5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A25CA5" w:rsidRPr="00727E1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Pr="00B715F7" w:rsidRDefault="00A25CA5" w:rsidP="0020393F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0750-7117993</w:t>
            </w:r>
          </w:p>
        </w:tc>
      </w:tr>
      <w:tr w:rsidR="00A25CA5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A25CA5" w:rsidRDefault="00A25CA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CA5" w:rsidRPr="00E77B32" w:rsidRDefault="00A25CA5" w:rsidP="0020393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/>
    <w:p w:rsidR="00A25CA5" w:rsidRDefault="00A25CA5">
      <w:r>
        <w:rPr>
          <w:rFonts w:hint="eastAsia"/>
        </w:rPr>
        <w:t>附件一：申请材料样本</w:t>
      </w:r>
    </w:p>
    <w:p w:rsidR="00A25CA5" w:rsidRDefault="00A25CA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A25CA5" w:rsidRDefault="00A25CA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A25CA5" w:rsidRPr="00727E1F" w:rsidTr="00727E1F">
        <w:trPr>
          <w:trHeight w:val="829"/>
        </w:trPr>
        <w:tc>
          <w:tcPr>
            <w:tcW w:w="1968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A25CA5" w:rsidRPr="00727E1F" w:rsidTr="00727E1F">
        <w:tc>
          <w:tcPr>
            <w:tcW w:w="1968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A25CA5" w:rsidRPr="00727E1F" w:rsidTr="00727E1F">
        <w:trPr>
          <w:trHeight w:val="90"/>
        </w:trPr>
        <w:tc>
          <w:tcPr>
            <w:tcW w:w="1968" w:type="dxa"/>
            <w:gridSpan w:val="2"/>
            <w:vAlign w:val="center"/>
          </w:tcPr>
          <w:p w:rsidR="00A25CA5" w:rsidRPr="00727E1F" w:rsidRDefault="00A25CA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A25CA5" w:rsidRPr="00727E1F" w:rsidRDefault="00A25CA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A25CA5" w:rsidRPr="00727E1F" w:rsidTr="00727E1F">
        <w:trPr>
          <w:trHeight w:val="839"/>
        </w:trPr>
        <w:tc>
          <w:tcPr>
            <w:tcW w:w="1968" w:type="dxa"/>
            <w:gridSpan w:val="2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A25CA5" w:rsidRPr="00727E1F" w:rsidTr="00727E1F">
        <w:trPr>
          <w:trHeight w:val="9314"/>
        </w:trPr>
        <w:tc>
          <w:tcPr>
            <w:tcW w:w="1968" w:type="dxa"/>
            <w:gridSpan w:val="2"/>
            <w:vAlign w:val="center"/>
          </w:tcPr>
          <w:p w:rsidR="00A25CA5" w:rsidRPr="00727E1F" w:rsidRDefault="00A25CA5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查询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End w:id="0"/>
          </w:p>
        </w:tc>
      </w:tr>
      <w:tr w:rsidR="00A25CA5" w:rsidRPr="00727E1F" w:rsidTr="00727E1F">
        <w:tc>
          <w:tcPr>
            <w:tcW w:w="10080" w:type="dxa"/>
            <w:gridSpan w:val="25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A25CA5" w:rsidRPr="00727E1F" w:rsidTr="00727E1F">
        <w:tc>
          <w:tcPr>
            <w:tcW w:w="10005" w:type="dxa"/>
            <w:gridSpan w:val="25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A25CA5" w:rsidRPr="00727E1F" w:rsidTr="00727E1F">
        <w:trPr>
          <w:trHeight w:val="2678"/>
        </w:trPr>
        <w:tc>
          <w:tcPr>
            <w:tcW w:w="1671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A25CA5" w:rsidRPr="00727E1F" w:rsidRDefault="00A25CA5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A25CA5" w:rsidRPr="00727E1F" w:rsidRDefault="00A25CA5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A25CA5" w:rsidRPr="00727E1F" w:rsidRDefault="00A25CA5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A25CA5" w:rsidRPr="00727E1F" w:rsidRDefault="00A25CA5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A25CA5" w:rsidRPr="00727E1F" w:rsidRDefault="00A25CA5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A25CA5" w:rsidRPr="00727E1F" w:rsidRDefault="00A25CA5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A25CA5" w:rsidRPr="00727E1F" w:rsidRDefault="00A25CA5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A25CA5" w:rsidRPr="00727E1F" w:rsidTr="00727E1F">
        <w:trPr>
          <w:trHeight w:val="90"/>
        </w:trPr>
        <w:tc>
          <w:tcPr>
            <w:tcW w:w="1671" w:type="dxa"/>
            <w:vAlign w:val="center"/>
          </w:tcPr>
          <w:p w:rsidR="00A25CA5" w:rsidRPr="00727E1F" w:rsidRDefault="00A25CA5" w:rsidP="00727E1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A25CA5" w:rsidRPr="00727E1F" w:rsidRDefault="00A25CA5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A25CA5" w:rsidRPr="00727E1F" w:rsidTr="00727E1F">
        <w:trPr>
          <w:trHeight w:val="5405"/>
        </w:trPr>
        <w:tc>
          <w:tcPr>
            <w:tcW w:w="1671" w:type="dxa"/>
            <w:vAlign w:val="center"/>
          </w:tcPr>
          <w:p w:rsidR="00A25CA5" w:rsidRPr="00727E1F" w:rsidRDefault="00A25CA5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A25CA5" w:rsidRPr="00727E1F" w:rsidTr="00727E1F">
        <w:trPr>
          <w:trHeight w:val="489"/>
        </w:trPr>
        <w:tc>
          <w:tcPr>
            <w:tcW w:w="1671" w:type="dxa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A25CA5" w:rsidRPr="00727E1F" w:rsidRDefault="00A25CA5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A25CA5" w:rsidRDefault="00A25CA5"/>
    <w:p w:rsidR="00A25CA5" w:rsidRDefault="00A25CA5"/>
    <w:p w:rsidR="00A25CA5" w:rsidRDefault="00A25CA5"/>
    <w:p w:rsidR="00A25CA5" w:rsidRDefault="00A25CA5"/>
    <w:p w:rsidR="00A25CA5" w:rsidRDefault="00A25CA5">
      <w:r>
        <w:rPr>
          <w:rFonts w:hint="eastAsia"/>
        </w:rPr>
        <w:t>附件二：办理流程图</w:t>
      </w:r>
    </w:p>
    <w:p w:rsidR="00A25CA5" w:rsidRDefault="00A25CA5">
      <w:pPr>
        <w:jc w:val="center"/>
      </w:pPr>
      <w:r w:rsidRPr="00EB40D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屏幕快照 2020-06-12 10.40.54 AM" style="width:318.75pt;height:668.25pt;visibility:visible">
            <v:imagedata r:id="rId7" o:title=""/>
          </v:shape>
        </w:pict>
      </w:r>
    </w:p>
    <w:p w:rsidR="00A25CA5" w:rsidRDefault="00A25CA5"/>
    <w:p w:rsidR="00A25CA5" w:rsidRDefault="00A25CA5"/>
    <w:sectPr w:rsidR="00A25CA5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CA5" w:rsidRDefault="00A25CA5" w:rsidP="0020393F">
      <w:r>
        <w:separator/>
      </w:r>
    </w:p>
  </w:endnote>
  <w:endnote w:type="continuationSeparator" w:id="0">
    <w:p w:rsidR="00A25CA5" w:rsidRDefault="00A25CA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CA5" w:rsidRDefault="00A25CA5" w:rsidP="0020393F">
      <w:r>
        <w:separator/>
      </w:r>
    </w:p>
  </w:footnote>
  <w:footnote w:type="continuationSeparator" w:id="0">
    <w:p w:rsidR="00A25CA5" w:rsidRDefault="00A25CA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077F"/>
    <w:rsid w:val="002924BB"/>
    <w:rsid w:val="002E12AA"/>
    <w:rsid w:val="003206C3"/>
    <w:rsid w:val="00407D84"/>
    <w:rsid w:val="00414BEB"/>
    <w:rsid w:val="00727E1F"/>
    <w:rsid w:val="00793DAE"/>
    <w:rsid w:val="0081150D"/>
    <w:rsid w:val="00863584"/>
    <w:rsid w:val="00864DCD"/>
    <w:rsid w:val="00915D9E"/>
    <w:rsid w:val="009D729B"/>
    <w:rsid w:val="00A172A3"/>
    <w:rsid w:val="00A25CA5"/>
    <w:rsid w:val="00A46A94"/>
    <w:rsid w:val="00A46BC4"/>
    <w:rsid w:val="00B715F7"/>
    <w:rsid w:val="00B75307"/>
    <w:rsid w:val="00B904DB"/>
    <w:rsid w:val="00B94B77"/>
    <w:rsid w:val="00C20D0A"/>
    <w:rsid w:val="00C80891"/>
    <w:rsid w:val="00D21879"/>
    <w:rsid w:val="00D405C2"/>
    <w:rsid w:val="00D50C73"/>
    <w:rsid w:val="00E77B32"/>
    <w:rsid w:val="00E919C0"/>
    <w:rsid w:val="00EB40D4"/>
    <w:rsid w:val="00F30AAE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9C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919C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919C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E919C0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E919C0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223</Words>
  <Characters>1273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2021-02-26T03:16:00Z</dcterms:created>
  <dcterms:modified xsi:type="dcterms:W3CDTF">2021-02-26T03:16:00Z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