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423"/>
      </w:tblGrid>
      <w:tr w:rsidR="007A1A60" w:rsidRPr="00727E1F">
        <w:trPr>
          <w:trHeight w:val="420"/>
        </w:trPr>
        <w:tc>
          <w:tcPr>
            <w:tcW w:w="10423" w:type="dx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7A1A60" w:rsidRDefault="007A1A60">
      <w:pPr>
        <w:widowControl/>
        <w:wordWrap w:val="0"/>
        <w:jc w:val="right"/>
        <w:textAlignment w:val="center"/>
        <w:rPr>
          <w:rFonts w:asci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z w:val="20"/>
          <w:szCs w:val="20"/>
        </w:rPr>
        <w:t xml:space="preserve">                 </w:t>
      </w:r>
      <w:r>
        <w:rPr>
          <w:rFonts w:ascii="宋体" w:hAnsi="宋体" w:cs="宋体" w:hint="eastAsia"/>
          <w:color w:val="000000"/>
          <w:sz w:val="20"/>
          <w:szCs w:val="20"/>
        </w:rPr>
        <w:t>填写单位：恩平市公共法律服务中心</w:t>
      </w:r>
      <w:r>
        <w:rPr>
          <w:rFonts w:ascii="宋体" w:hAnsi="宋体" w:cs="宋体"/>
          <w:color w:val="000000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34"/>
        <w:gridCol w:w="4358"/>
        <w:gridCol w:w="1979"/>
        <w:gridCol w:w="1566"/>
        <w:gridCol w:w="1186"/>
      </w:tblGrid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村（居）法律顾问查询</w:t>
            </w:r>
          </w:p>
        </w:tc>
      </w:tr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 w:rsidP="0020393F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根据群众需求，为群众提供恩平市内村（居）法律顾问查询服务</w:t>
            </w:r>
          </w:p>
        </w:tc>
      </w:tr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hyperlink r:id="rId6" w:tgtFrame="/Users/guagua/Documents\x/_blank" w:history="1">
              <w:r>
                <w:rPr>
                  <w:rFonts w:ascii="宋体" w:hAnsi="宋体" w:cs="宋体" w:hint="eastAsia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hAnsi="宋体" w:cs="宋体" w:hint="eastAsia"/>
                <w:color w:val="000000"/>
                <w:sz w:val="24"/>
              </w:rPr>
              <w:t>》司发〔</w:t>
            </w:r>
            <w:r>
              <w:rPr>
                <w:rFonts w:ascii="宋体" w:hAnsi="宋体" w:cs="宋体"/>
                <w:color w:val="00000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〕</w:t>
            </w:r>
            <w:r>
              <w:rPr>
                <w:rFonts w:ascii="宋体" w:hAnsi="宋体" w:cs="宋体"/>
                <w:color w:val="00000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号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全文</w:t>
            </w:r>
          </w:p>
        </w:tc>
      </w:tr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 w:rsidP="0081150D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前往恩平市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恩城街道中南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查询市</w:t>
            </w:r>
          </w:p>
          <w:p w:rsidR="007A1A60" w:rsidRDefault="007A1A60" w:rsidP="0081150D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内村（居）法律顾问信息的群众</w:t>
            </w:r>
          </w:p>
        </w:tc>
      </w:tr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中南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Pr="00B715F7" w:rsidRDefault="007A1A60" w:rsidP="00793DAE">
            <w:pPr>
              <w:jc w:val="center"/>
              <w:rPr>
                <w:rFonts w:ascii="宋体" w:cs="宋体"/>
                <w:color w:val="FF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中南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 w:rsidP="00B94B77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周一至周五（法定节假日除外）上午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8:30-12:00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下午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14:30-17:30</w:t>
            </w:r>
          </w:p>
        </w:tc>
      </w:tr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现场办结</w:t>
            </w:r>
          </w:p>
        </w:tc>
      </w:tr>
      <w:tr w:rsidR="007A1A60" w:rsidRPr="00727E1F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>
            <w:pPr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一、所查信息为恩平市内村（居）法律顾问信息</w:t>
            </w:r>
          </w:p>
          <w:p w:rsidR="007A1A60" w:rsidRDefault="007A1A60">
            <w:pPr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7A1A60" w:rsidRDefault="007A1A60">
            <w:pPr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村（居）法律顾问准确姓名；</w:t>
            </w:r>
          </w:p>
          <w:p w:rsidR="007A1A60" w:rsidRDefault="007A1A60" w:rsidP="00A46BC4">
            <w:pPr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村（居）法律顾问所在区域（市内）。</w:t>
            </w:r>
          </w:p>
        </w:tc>
      </w:tr>
      <w:tr w:rsidR="007A1A60" w:rsidRPr="00727E1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7A1A60" w:rsidRPr="00727E1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7A1A60" w:rsidRPr="00727E1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7A1A60" w:rsidRPr="00727E1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7A1A60" w:rsidRPr="00727E1F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是否必须原件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⽰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本</w:t>
            </w:r>
          </w:p>
        </w:tc>
      </w:tr>
      <w:tr w:rsidR="007A1A60" w:rsidRPr="00727E1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</w:p>
        </w:tc>
      </w:tr>
      <w:tr w:rsidR="007A1A60" w:rsidRPr="00727E1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7A1A60" w:rsidRPr="00727E1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7A1A60" w:rsidRPr="00727E1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7A1A60" w:rsidRPr="00727E1F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邮寄接收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口头答复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结果文书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无文书</w:t>
            </w:r>
          </w:p>
        </w:tc>
      </w:tr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免费</w:t>
            </w:r>
          </w:p>
        </w:tc>
      </w:tr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□现金支付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无需收费</w:t>
            </w:r>
          </w:p>
        </w:tc>
      </w:tr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□邮寄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□网页自行下载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无文书送达</w:t>
            </w:r>
          </w:p>
        </w:tc>
      </w:tr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Pr="00B715F7" w:rsidRDefault="007A1A60" w:rsidP="0020393F">
            <w:pPr>
              <w:widowControl/>
              <w:jc w:val="center"/>
              <w:textAlignment w:val="center"/>
              <w:rPr>
                <w:rFonts w:asci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FF0000"/>
                <w:kern w:val="0"/>
                <w:sz w:val="28"/>
                <w:szCs w:val="28"/>
              </w:rPr>
              <w:t>0750-7770124</w:t>
            </w:r>
          </w:p>
        </w:tc>
      </w:tr>
      <w:tr w:rsidR="007A1A60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A1A60" w:rsidRDefault="007A1A6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60" w:rsidRPr="00E77B32" w:rsidRDefault="007A1A60" w:rsidP="0020393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/>
    <w:p w:rsidR="007A1A60" w:rsidRDefault="007A1A60">
      <w:r>
        <w:rPr>
          <w:rFonts w:hint="eastAsia"/>
        </w:rPr>
        <w:t>附件一：申请材料样本</w:t>
      </w:r>
    </w:p>
    <w:p w:rsidR="007A1A60" w:rsidRDefault="007A1A6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7A1A60" w:rsidRDefault="007A1A6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W w:w="1008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1"/>
        <w:gridCol w:w="297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162"/>
        <w:gridCol w:w="255"/>
        <w:gridCol w:w="435"/>
        <w:gridCol w:w="444"/>
        <w:gridCol w:w="131"/>
        <w:gridCol w:w="58"/>
        <w:gridCol w:w="231"/>
        <w:gridCol w:w="492"/>
        <w:gridCol w:w="528"/>
      </w:tblGrid>
      <w:tr w:rsidR="007A1A60" w:rsidRPr="00727E1F" w:rsidTr="00727E1F">
        <w:trPr>
          <w:trHeight w:val="829"/>
        </w:trPr>
        <w:tc>
          <w:tcPr>
            <w:tcW w:w="1968" w:type="dxa"/>
            <w:gridSpan w:val="2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7A1A60" w:rsidRPr="00727E1F" w:rsidTr="00727E1F">
        <w:tc>
          <w:tcPr>
            <w:tcW w:w="1968" w:type="dxa"/>
            <w:gridSpan w:val="2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7A1A60" w:rsidRPr="00727E1F" w:rsidTr="00727E1F">
        <w:trPr>
          <w:trHeight w:val="90"/>
        </w:trPr>
        <w:tc>
          <w:tcPr>
            <w:tcW w:w="1968" w:type="dxa"/>
            <w:gridSpan w:val="2"/>
            <w:vAlign w:val="center"/>
          </w:tcPr>
          <w:p w:rsidR="007A1A60" w:rsidRPr="00727E1F" w:rsidRDefault="007A1A6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7A1A60" w:rsidRPr="00727E1F" w:rsidRDefault="007A1A6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7A1A60" w:rsidRPr="00727E1F" w:rsidTr="00727E1F">
        <w:trPr>
          <w:trHeight w:val="839"/>
        </w:trPr>
        <w:tc>
          <w:tcPr>
            <w:tcW w:w="1968" w:type="dxa"/>
            <w:gridSpan w:val="2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7A1A60" w:rsidRPr="00727E1F" w:rsidTr="00727E1F">
        <w:trPr>
          <w:trHeight w:val="9314"/>
        </w:trPr>
        <w:tc>
          <w:tcPr>
            <w:tcW w:w="1968" w:type="dxa"/>
            <w:gridSpan w:val="2"/>
            <w:vAlign w:val="center"/>
          </w:tcPr>
          <w:p w:rsidR="007A1A60" w:rsidRPr="00727E1F" w:rsidRDefault="007A1A60" w:rsidP="00727E1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12" w:type="dxa"/>
            <w:gridSpan w:val="23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查询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XXXX</w:t>
            </w:r>
            <w:bookmarkEnd w:id="0"/>
          </w:p>
        </w:tc>
      </w:tr>
      <w:tr w:rsidR="007A1A60" w:rsidRPr="00727E1F" w:rsidTr="00727E1F">
        <w:tc>
          <w:tcPr>
            <w:tcW w:w="10080" w:type="dxa"/>
            <w:gridSpan w:val="25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7A1A60" w:rsidRPr="00727E1F" w:rsidTr="00727E1F">
        <w:tc>
          <w:tcPr>
            <w:tcW w:w="10005" w:type="dxa"/>
            <w:gridSpan w:val="25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7A1A60" w:rsidRPr="00727E1F" w:rsidTr="00727E1F">
        <w:trPr>
          <w:trHeight w:val="2678"/>
        </w:trPr>
        <w:tc>
          <w:tcPr>
            <w:tcW w:w="1671" w:type="dxa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7A1A60" w:rsidRPr="00727E1F" w:rsidRDefault="007A1A60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A1A60" w:rsidRPr="00727E1F" w:rsidRDefault="007A1A60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□残疾人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□农民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□农民工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□军人军属</w:t>
            </w:r>
          </w:p>
          <w:p w:rsidR="007A1A60" w:rsidRPr="00727E1F" w:rsidRDefault="007A1A60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□妇女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>60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岁以上老年人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□未成年人</w:t>
            </w:r>
          </w:p>
          <w:p w:rsidR="007A1A60" w:rsidRPr="00727E1F" w:rsidRDefault="007A1A60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□少数民族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□下岗失业人员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□自由职业者</w:t>
            </w:r>
          </w:p>
          <w:p w:rsidR="007A1A60" w:rsidRPr="00727E1F" w:rsidRDefault="007A1A60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</w:t>
            </w:r>
          </w:p>
          <w:p w:rsidR="007A1A60" w:rsidRPr="00727E1F" w:rsidRDefault="007A1A60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7A1A60" w:rsidRPr="00727E1F" w:rsidRDefault="007A1A6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7A1A60" w:rsidRPr="00727E1F" w:rsidTr="00727E1F">
        <w:trPr>
          <w:trHeight w:val="90"/>
        </w:trPr>
        <w:tc>
          <w:tcPr>
            <w:tcW w:w="1671" w:type="dxa"/>
            <w:vAlign w:val="center"/>
          </w:tcPr>
          <w:p w:rsidR="007A1A60" w:rsidRPr="00727E1F" w:rsidRDefault="007A1A60" w:rsidP="00727E1F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334" w:type="dxa"/>
            <w:gridSpan w:val="24"/>
          </w:tcPr>
          <w:p w:rsidR="007A1A60" w:rsidRPr="00727E1F" w:rsidRDefault="007A1A60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A1A60" w:rsidRPr="00727E1F" w:rsidRDefault="007A1A60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□最低生活保障待遇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□抚恤金、救济金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□给付赡养费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7A1A60" w:rsidRPr="00727E1F" w:rsidRDefault="007A1A60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A1A60" w:rsidRPr="00727E1F" w:rsidRDefault="007A1A60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□追索劳动报酬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□婚姻家庭</w:t>
            </w:r>
          </w:p>
          <w:p w:rsidR="007A1A60" w:rsidRPr="00727E1F" w:rsidRDefault="007A1A60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A1A60" w:rsidRPr="00727E1F" w:rsidRDefault="007A1A60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□交通事故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□医疗事故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□主张见义勇为行为的民事权益</w:t>
            </w:r>
          </w:p>
          <w:p w:rsidR="007A1A60" w:rsidRPr="00727E1F" w:rsidRDefault="007A1A60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A1A60" w:rsidRPr="00727E1F" w:rsidRDefault="007A1A60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□刑事案件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□国家赔偿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□社会保险待遇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□工伤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7A1A60" w:rsidRPr="00727E1F" w:rsidRDefault="007A1A60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A1A60" w:rsidRPr="00727E1F" w:rsidRDefault="007A1A60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727E1F"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7A1A60" w:rsidRPr="00727E1F" w:rsidTr="00727E1F">
        <w:trPr>
          <w:trHeight w:val="5405"/>
        </w:trPr>
        <w:tc>
          <w:tcPr>
            <w:tcW w:w="1671" w:type="dxa"/>
            <w:vAlign w:val="center"/>
          </w:tcPr>
          <w:p w:rsidR="007A1A60" w:rsidRPr="00727E1F" w:rsidRDefault="007A1A60" w:rsidP="00727E1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复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8334" w:type="dxa"/>
            <w:gridSpan w:val="24"/>
            <w:vAlign w:val="bottom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解答人员（签字）：＿＿＿＿＿＿＿＿＿＿＿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</w:p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解答人员所在单位：＿＿＿＿＿＿＿＿＿＿＿</w:t>
            </w:r>
          </w:p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      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年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</w:t>
            </w:r>
          </w:p>
        </w:tc>
      </w:tr>
      <w:tr w:rsidR="007A1A60" w:rsidRPr="00727E1F" w:rsidTr="00727E1F">
        <w:trPr>
          <w:trHeight w:val="489"/>
        </w:trPr>
        <w:tc>
          <w:tcPr>
            <w:tcW w:w="1671" w:type="dxa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7A1A60" w:rsidRPr="00727E1F" w:rsidRDefault="007A1A60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7A1A60" w:rsidRDefault="007A1A60"/>
    <w:p w:rsidR="007A1A60" w:rsidRDefault="007A1A60"/>
    <w:p w:rsidR="007A1A60" w:rsidRDefault="007A1A60"/>
    <w:p w:rsidR="007A1A60" w:rsidRDefault="007A1A60"/>
    <w:p w:rsidR="007A1A60" w:rsidRDefault="007A1A60">
      <w:r>
        <w:rPr>
          <w:rFonts w:hint="eastAsia"/>
        </w:rPr>
        <w:t>附件二：办理流程图</w:t>
      </w:r>
    </w:p>
    <w:p w:rsidR="007A1A60" w:rsidRDefault="007A1A60">
      <w:pPr>
        <w:jc w:val="center"/>
      </w:pPr>
      <w:r w:rsidRPr="00EB40D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alt="屏幕快照 2020-06-12 10.40.54 AM" style="width:318.75pt;height:668.25pt;visibility:visible">
            <v:imagedata r:id="rId7" o:title=""/>
          </v:shape>
        </w:pict>
      </w:r>
    </w:p>
    <w:p w:rsidR="007A1A60" w:rsidRDefault="007A1A60"/>
    <w:p w:rsidR="007A1A60" w:rsidRDefault="007A1A60"/>
    <w:sectPr w:rsidR="007A1A6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A60" w:rsidRDefault="007A1A60" w:rsidP="0020393F">
      <w:r>
        <w:separator/>
      </w:r>
    </w:p>
  </w:endnote>
  <w:endnote w:type="continuationSeparator" w:id="0">
    <w:p w:rsidR="007A1A60" w:rsidRDefault="007A1A60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 U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A60" w:rsidRDefault="007A1A60" w:rsidP="0020393F">
      <w:r>
        <w:separator/>
      </w:r>
    </w:p>
  </w:footnote>
  <w:footnote w:type="continuationSeparator" w:id="0">
    <w:p w:rsidR="007A1A60" w:rsidRDefault="007A1A60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414BEB"/>
    <w:rsid w:val="00727E1F"/>
    <w:rsid w:val="00793DAE"/>
    <w:rsid w:val="007A1A60"/>
    <w:rsid w:val="0081150D"/>
    <w:rsid w:val="00863584"/>
    <w:rsid w:val="00864DCD"/>
    <w:rsid w:val="00915D9E"/>
    <w:rsid w:val="009D729B"/>
    <w:rsid w:val="00A172A3"/>
    <w:rsid w:val="00A46A94"/>
    <w:rsid w:val="00A46BC4"/>
    <w:rsid w:val="00B715F7"/>
    <w:rsid w:val="00B75307"/>
    <w:rsid w:val="00B904DB"/>
    <w:rsid w:val="00B94B77"/>
    <w:rsid w:val="00C20D0A"/>
    <w:rsid w:val="00C80891"/>
    <w:rsid w:val="00D21879"/>
    <w:rsid w:val="00D405C2"/>
    <w:rsid w:val="00D50C73"/>
    <w:rsid w:val="00E77B32"/>
    <w:rsid w:val="00E919C0"/>
    <w:rsid w:val="00EB40D4"/>
    <w:rsid w:val="00F30AAE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9C0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919C0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E919C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DefaultParagraphFont"/>
    <w:uiPriority w:val="99"/>
    <w:rsid w:val="00E919C0"/>
    <w:rPr>
      <w:rFonts w:ascii="Microsoft JhengHei Light" w:eastAsia="Times New Roman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DefaultParagraphFont"/>
    <w:uiPriority w:val="99"/>
    <w:rsid w:val="00E919C0"/>
    <w:rPr>
      <w:rFonts w:ascii="Microsoft JhengHei UI Light" w:eastAsia="Times New Roman" w:hAnsi="Microsoft JhengHei UI Light" w:cs="Microsoft JhengHei UI Light"/>
      <w:color w:val="666666"/>
      <w:sz w:val="9"/>
      <w:szCs w:val="9"/>
      <w:u w:val="none"/>
    </w:rPr>
  </w:style>
  <w:style w:type="paragraph" w:styleId="Header">
    <w:name w:val="header"/>
    <w:basedOn w:val="Normal"/>
    <w:link w:val="HeaderChar"/>
    <w:uiPriority w:val="99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0393F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0393F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.gov.cn/zwgk/wjk/zcfgk/content/post_252395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223</Words>
  <Characters>1273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广东法律服务网服务事项指南</dc:title>
  <dc:subject/>
  <dc:creator>guagua</dc:creator>
  <cp:keywords/>
  <dc:description/>
  <cp:lastModifiedBy>AutoBVT</cp:lastModifiedBy>
  <cp:revision>2</cp:revision>
  <dcterms:created xsi:type="dcterms:W3CDTF">2021-02-26T03:15:00Z</dcterms:created>
  <dcterms:modified xsi:type="dcterms:W3CDTF">2021-02-26T03:15:00Z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